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779" w:rsidRPr="00092654" w:rsidRDefault="00496779" w:rsidP="004967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Robert OKYNFOLDE, the elder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fl.1497)</w:t>
      </w:r>
    </w:p>
    <w:p w:rsidR="00496779" w:rsidRPr="00092654" w:rsidRDefault="00496779" w:rsidP="004967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Doddington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, Kent.</w:t>
      </w:r>
    </w:p>
    <w:p w:rsidR="00496779" w:rsidRPr="00092654" w:rsidRDefault="00496779" w:rsidP="004967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96779" w:rsidRPr="00092654" w:rsidRDefault="00496779" w:rsidP="004967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96779" w:rsidRPr="00092654" w:rsidRDefault="00496779" w:rsidP="004967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1497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p.351)</w:t>
      </w:r>
    </w:p>
    <w:p w:rsidR="00496779" w:rsidRPr="00092654" w:rsidRDefault="00496779" w:rsidP="004967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96779" w:rsidRPr="00092654" w:rsidRDefault="00496779" w:rsidP="004967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96779" w:rsidRPr="00092654" w:rsidRDefault="00496779" w:rsidP="004967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4967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779" w:rsidRDefault="00496779" w:rsidP="00E71FC3">
      <w:pPr>
        <w:spacing w:after="0" w:line="240" w:lineRule="auto"/>
      </w:pPr>
      <w:r>
        <w:separator/>
      </w:r>
    </w:p>
  </w:endnote>
  <w:endnote w:type="continuationSeparator" w:id="0">
    <w:p w:rsidR="00496779" w:rsidRDefault="004967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779" w:rsidRDefault="00496779" w:rsidP="00E71FC3">
      <w:pPr>
        <w:spacing w:after="0" w:line="240" w:lineRule="auto"/>
      </w:pPr>
      <w:r>
        <w:separator/>
      </w:r>
    </w:p>
  </w:footnote>
  <w:footnote w:type="continuationSeparator" w:id="0">
    <w:p w:rsidR="00496779" w:rsidRDefault="004967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779"/>
    <w:rsid w:val="0049677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BA5CFA-E9FF-409E-ADA9-EB8F9029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2016-05-26T14:56:00Z</dcterms:created>
  <dcterms:modified xsi:type="dcterms:W3CDTF">2016-05-26T14:56:00Z</dcterms:modified>
</cp:coreProperties>
</file>